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8EC33" w14:textId="1CC923B6" w:rsidR="00BA00AB" w:rsidRDefault="006A485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Mary MILBOURNE</w:t>
      </w:r>
      <w:r>
        <w:rPr>
          <w:rFonts w:cs="Times New Roman"/>
          <w:szCs w:val="24"/>
        </w:rPr>
        <w:t xml:space="preserve">     (fl.1445)</w:t>
      </w:r>
    </w:p>
    <w:p w14:paraId="1E7F1C17" w14:textId="77777777" w:rsidR="006A485E" w:rsidRDefault="006A485E" w:rsidP="009139A6">
      <w:pPr>
        <w:pStyle w:val="NoSpacing"/>
        <w:rPr>
          <w:rFonts w:cs="Times New Roman"/>
          <w:szCs w:val="24"/>
        </w:rPr>
      </w:pPr>
    </w:p>
    <w:p w14:paraId="050C5284" w14:textId="77777777" w:rsidR="006A485E" w:rsidRDefault="006A485E" w:rsidP="009139A6">
      <w:pPr>
        <w:pStyle w:val="NoSpacing"/>
        <w:rPr>
          <w:rFonts w:cs="Times New Roman"/>
          <w:szCs w:val="24"/>
        </w:rPr>
      </w:pPr>
    </w:p>
    <w:p w14:paraId="07E641AB" w14:textId="751E1553" w:rsidR="006A485E" w:rsidRDefault="006A485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 Milbourne of Laverstock(q.v.).   (H.O.C. III pp.735-6)</w:t>
      </w:r>
    </w:p>
    <w:p w14:paraId="0BADC920" w14:textId="21ACFE83" w:rsidR="006A485E" w:rsidRDefault="006A485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Simon(b.ca.1427).   (H.P. p.593)</w:t>
      </w:r>
    </w:p>
    <w:p w14:paraId="6F46B001" w14:textId="77777777" w:rsidR="006A485E" w:rsidRDefault="006A485E" w:rsidP="009139A6">
      <w:pPr>
        <w:pStyle w:val="NoSpacing"/>
        <w:rPr>
          <w:rFonts w:cs="Times New Roman"/>
          <w:szCs w:val="24"/>
        </w:rPr>
      </w:pPr>
    </w:p>
    <w:p w14:paraId="412E6826" w14:textId="77777777" w:rsidR="006A485E" w:rsidRDefault="006A485E" w:rsidP="009139A6">
      <w:pPr>
        <w:pStyle w:val="NoSpacing"/>
        <w:rPr>
          <w:rFonts w:cs="Times New Roman"/>
          <w:szCs w:val="24"/>
        </w:rPr>
      </w:pPr>
    </w:p>
    <w:p w14:paraId="3AAA47E1" w14:textId="2F12058F" w:rsidR="006A485E" w:rsidRPr="006A485E" w:rsidRDefault="006A485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2023</w:t>
      </w:r>
    </w:p>
    <w:sectPr w:rsidR="006A485E" w:rsidRPr="006A48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F1B76" w14:textId="77777777" w:rsidR="006A485E" w:rsidRDefault="006A485E" w:rsidP="009139A6">
      <w:r>
        <w:separator/>
      </w:r>
    </w:p>
  </w:endnote>
  <w:endnote w:type="continuationSeparator" w:id="0">
    <w:p w14:paraId="7638E786" w14:textId="77777777" w:rsidR="006A485E" w:rsidRDefault="006A48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CD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46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52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2130" w14:textId="77777777" w:rsidR="006A485E" w:rsidRDefault="006A485E" w:rsidP="009139A6">
      <w:r>
        <w:separator/>
      </w:r>
    </w:p>
  </w:footnote>
  <w:footnote w:type="continuationSeparator" w:id="0">
    <w:p w14:paraId="2D0ACB6B" w14:textId="77777777" w:rsidR="006A485E" w:rsidRDefault="006A48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0D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6B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623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85E"/>
    <w:rsid w:val="000666E0"/>
    <w:rsid w:val="002510B7"/>
    <w:rsid w:val="005C130B"/>
    <w:rsid w:val="006A485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4DE1"/>
  <w15:chartTrackingRefBased/>
  <w15:docId w15:val="{8FAC9E12-1E23-4A03-B370-0B1586C7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2023-05-14T12:03:00Z</dcterms:created>
  <dcterms:modified xsi:type="dcterms:W3CDTF">2023-05-14T12:09:00Z</dcterms:modified>
</cp:coreProperties>
</file>